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435119" w14:textId="77777777" w:rsidR="00BB5D32" w:rsidRDefault="00BB5D32" w:rsidP="00BB5D3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Peter BYSSHOP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d.ca.1483)</w:t>
      </w:r>
    </w:p>
    <w:p w14:paraId="2F8AEF25" w14:textId="77777777" w:rsidR="00BB5D32" w:rsidRDefault="00BB5D32" w:rsidP="00BB5D3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London. </w:t>
      </w:r>
      <w:proofErr w:type="spellStart"/>
      <w:r>
        <w:rPr>
          <w:rFonts w:ascii="Times New Roman" w:hAnsi="Times New Roman" w:cs="Times New Roman"/>
        </w:rPr>
        <w:t>Pewterer</w:t>
      </w:r>
      <w:proofErr w:type="spellEnd"/>
      <w:r>
        <w:rPr>
          <w:rFonts w:ascii="Times New Roman" w:hAnsi="Times New Roman" w:cs="Times New Roman"/>
        </w:rPr>
        <w:t>.</w:t>
      </w:r>
    </w:p>
    <w:p w14:paraId="000527BA" w14:textId="77777777" w:rsidR="00BB5D32" w:rsidRDefault="00BB5D32" w:rsidP="00BB5D32">
      <w:pPr>
        <w:rPr>
          <w:rFonts w:ascii="Times New Roman" w:hAnsi="Times New Roman" w:cs="Times New Roman"/>
        </w:rPr>
      </w:pPr>
    </w:p>
    <w:p w14:paraId="60D1B068" w14:textId="77777777" w:rsidR="00BB5D32" w:rsidRDefault="00BB5D32" w:rsidP="00BB5D32">
      <w:pPr>
        <w:rPr>
          <w:rFonts w:ascii="Times New Roman" w:hAnsi="Times New Roman" w:cs="Times New Roman"/>
        </w:rPr>
      </w:pPr>
    </w:p>
    <w:p w14:paraId="67697B91" w14:textId="77777777" w:rsidR="00BB5D32" w:rsidRDefault="00BB5D32" w:rsidP="00BB5D3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= Alice(q.v.).</w:t>
      </w:r>
    </w:p>
    <w:p w14:paraId="54B6660E" w14:textId="77777777" w:rsidR="00BB5D32" w:rsidRDefault="00BB5D32" w:rsidP="00BB5D3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proofErr w:type="gramStart"/>
      <w:r>
        <w:rPr>
          <w:rFonts w:ascii="Times New Roman" w:hAnsi="Times New Roman" w:cs="Times New Roman"/>
        </w:rPr>
        <w:t>http://aalt.law.uh.edu/Indices/CP40Indices/CP40no883Pl.htm )</w:t>
      </w:r>
      <w:proofErr w:type="gramEnd"/>
    </w:p>
    <w:p w14:paraId="74761501" w14:textId="77777777" w:rsidR="00BB5D32" w:rsidRDefault="00BB5D32" w:rsidP="00BB5D32">
      <w:pPr>
        <w:rPr>
          <w:rFonts w:ascii="Times New Roman" w:hAnsi="Times New Roman" w:cs="Times New Roman"/>
        </w:rPr>
      </w:pPr>
    </w:p>
    <w:p w14:paraId="7110B31C" w14:textId="77777777" w:rsidR="00BB5D32" w:rsidRDefault="00BB5D32" w:rsidP="00BB5D32">
      <w:pPr>
        <w:rPr>
          <w:rFonts w:ascii="Times New Roman" w:hAnsi="Times New Roman" w:cs="Times New Roman"/>
        </w:rPr>
      </w:pPr>
    </w:p>
    <w:p w14:paraId="28B41ACE" w14:textId="77777777" w:rsidR="00BB5D32" w:rsidRDefault="00BB5D32" w:rsidP="00BB5D3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1483</w:t>
      </w:r>
      <w:r>
        <w:rPr>
          <w:rFonts w:ascii="Times New Roman" w:hAnsi="Times New Roman" w:cs="Times New Roman"/>
        </w:rPr>
        <w:tab/>
        <w:t>He died in or before this time.   (ibid.)</w:t>
      </w:r>
    </w:p>
    <w:p w14:paraId="20751E64" w14:textId="77777777" w:rsidR="00BB5D32" w:rsidRDefault="00BB5D32" w:rsidP="00BB5D32">
      <w:pPr>
        <w:rPr>
          <w:rFonts w:ascii="Times New Roman" w:hAnsi="Times New Roman" w:cs="Times New Roman"/>
        </w:rPr>
      </w:pPr>
    </w:p>
    <w:p w14:paraId="481B95BB" w14:textId="77777777" w:rsidR="00BB5D32" w:rsidRDefault="00BB5D32" w:rsidP="00BB5D32">
      <w:pPr>
        <w:rPr>
          <w:rFonts w:ascii="Times New Roman" w:hAnsi="Times New Roman" w:cs="Times New Roman"/>
        </w:rPr>
      </w:pPr>
    </w:p>
    <w:p w14:paraId="654BF1A3" w14:textId="77777777" w:rsidR="00BB5D32" w:rsidRDefault="00BB5D32" w:rsidP="00BB5D3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Executors:   Alice and Thomas </w:t>
      </w:r>
      <w:proofErr w:type="spellStart"/>
      <w:r>
        <w:rPr>
          <w:rFonts w:ascii="Times New Roman" w:hAnsi="Times New Roman" w:cs="Times New Roman"/>
        </w:rPr>
        <w:t>Stoyell</w:t>
      </w:r>
      <w:proofErr w:type="spellEnd"/>
      <w:r>
        <w:rPr>
          <w:rFonts w:ascii="Times New Roman" w:hAnsi="Times New Roman" w:cs="Times New Roman"/>
        </w:rPr>
        <w:t>(q.v.).   (ibid.)</w:t>
      </w:r>
    </w:p>
    <w:p w14:paraId="2D81D7BA" w14:textId="77777777" w:rsidR="00BB5D32" w:rsidRDefault="00BB5D32" w:rsidP="00BB5D32">
      <w:pPr>
        <w:rPr>
          <w:rFonts w:ascii="Times New Roman" w:hAnsi="Times New Roman" w:cs="Times New Roman"/>
        </w:rPr>
      </w:pPr>
    </w:p>
    <w:p w14:paraId="693DC86B" w14:textId="77777777" w:rsidR="00BB5D32" w:rsidRDefault="00BB5D32" w:rsidP="00BB5D32">
      <w:pPr>
        <w:rPr>
          <w:rFonts w:ascii="Times New Roman" w:hAnsi="Times New Roman" w:cs="Times New Roman"/>
        </w:rPr>
      </w:pPr>
    </w:p>
    <w:p w14:paraId="023EA683" w14:textId="77777777" w:rsidR="00BB5D32" w:rsidRDefault="00BB5D32" w:rsidP="00BB5D3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 June 2019</w:t>
      </w:r>
    </w:p>
    <w:p w14:paraId="084A1FC8" w14:textId="77777777" w:rsidR="006B2F86" w:rsidRPr="00E71FC3" w:rsidRDefault="00BB5D32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C4EF2A" w14:textId="77777777" w:rsidR="00BB5D32" w:rsidRDefault="00BB5D32" w:rsidP="00E71FC3">
      <w:r>
        <w:separator/>
      </w:r>
    </w:p>
  </w:endnote>
  <w:endnote w:type="continuationSeparator" w:id="0">
    <w:p w14:paraId="6BAE03CC" w14:textId="77777777" w:rsidR="00BB5D32" w:rsidRDefault="00BB5D32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370D6B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B1FF52" w14:textId="77777777" w:rsidR="00BB5D32" w:rsidRDefault="00BB5D32" w:rsidP="00E71FC3">
      <w:r>
        <w:separator/>
      </w:r>
    </w:p>
  </w:footnote>
  <w:footnote w:type="continuationSeparator" w:id="0">
    <w:p w14:paraId="6CDCC0F3" w14:textId="77777777" w:rsidR="00BB5D32" w:rsidRDefault="00BB5D32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5D32"/>
    <w:rsid w:val="001A7C09"/>
    <w:rsid w:val="00577BD5"/>
    <w:rsid w:val="00656CBA"/>
    <w:rsid w:val="006A1F77"/>
    <w:rsid w:val="00733BE7"/>
    <w:rsid w:val="00AB52E8"/>
    <w:rsid w:val="00B16D3F"/>
    <w:rsid w:val="00BB41AC"/>
    <w:rsid w:val="00BB5D32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7C8C1C"/>
  <w15:chartTrackingRefBased/>
  <w15:docId w15:val="{1C246BAC-5A94-468C-AAB2-6CF9115B31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5D32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37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2019-06-16T20:08:00Z</dcterms:created>
  <dcterms:modified xsi:type="dcterms:W3CDTF">2019-06-16T20:09:00Z</dcterms:modified>
</cp:coreProperties>
</file>